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6</w:t>
      </w:r>
    </w:p>
    <w:p w:rsidR="00AB3A30" w:rsidRPr="0091384B" w:rsidRDefault="00AB3A30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bCs/>
          <w:kern w:val="0"/>
          <w:sz w:val="44"/>
          <w:szCs w:val="44"/>
        </w:rPr>
      </w:pPr>
    </w:p>
    <w:p w:rsidR="00AB3A30" w:rsidRDefault="00AB3A30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个人申报专业技术资格诚信承诺书</w:t>
      </w:r>
    </w:p>
    <w:p w:rsidR="00AB3A30" w:rsidRDefault="00AB3A30" w:rsidP="0091384B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Trebuchet MS" w:hAnsi="Trebuchet MS" w:cs="宋体"/>
          <w:kern w:val="0"/>
          <w:sz w:val="18"/>
          <w:szCs w:val="18"/>
        </w:rPr>
      </w:pPr>
    </w:p>
    <w:p w:rsidR="00AB3A30" w:rsidRDefault="00AB3A30" w:rsidP="0091384B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本人系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（单位）工作人员，现申报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</w:t>
      </w:r>
    </w:p>
    <w:p w:rsidR="00AB3A30" w:rsidRDefault="00AB3A30" w:rsidP="0091384B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AB3A30" w:rsidRDefault="00AB3A30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承诺人签名：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年　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（本承诺书一式两份，一份连同申报材料上报，一份单位留存）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AB3A30" w:rsidRDefault="00AB3A30" w:rsidP="00652FB8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7</w:t>
      </w:r>
    </w:p>
    <w:p w:rsidR="00AB3A30" w:rsidRDefault="00AB3A30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单位公示证明</w:t>
      </w:r>
    </w:p>
    <w:p w:rsidR="00AB3A30" w:rsidRDefault="00AB3A30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91384B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同意推荐本单位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同志申报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 w:rsidR="00AB3A30" w:rsidRDefault="00AB3A30" w:rsidP="0091384B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申报材料经公示后无异议真实可信。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</w:p>
    <w:p w:rsidR="00AB3A30" w:rsidRDefault="00AB3A30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</w:t>
      </w:r>
    </w:p>
    <w:p w:rsidR="00AB3A30" w:rsidRDefault="00AB3A30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600" w:lineRule="exact"/>
        <w:ind w:firstLine="44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单位（公章）：</w:t>
      </w:r>
    </w:p>
    <w:p w:rsidR="00AB3A30" w:rsidRDefault="00AB3A30" w:rsidP="00652FB8">
      <w:pPr>
        <w:widowControl/>
        <w:shd w:val="clear" w:color="auto" w:fill="FFFFFF"/>
        <w:spacing w:line="360" w:lineRule="atLeast"/>
        <w:ind w:firstLine="50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年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AB3A30" w:rsidRDefault="00AB3A30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Trebuchet MS" w:eastAsia="仿宋_GB2312" w:hAnsi="Trebuchet MS" w:cs="宋体"/>
          <w:kern w:val="0"/>
          <w:sz w:val="32"/>
          <w:szCs w:val="32"/>
        </w:rPr>
      </w:pPr>
    </w:p>
    <w:p w:rsidR="00AB3A30" w:rsidRDefault="00AB3A30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AB3A30" w:rsidRDefault="00AB3A30" w:rsidP="00652FB8">
      <w:pPr>
        <w:widowControl/>
        <w:shd w:val="clear" w:color="auto" w:fill="FFFFFF"/>
        <w:spacing w:line="360" w:lineRule="atLeast"/>
        <w:jc w:val="center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（本公示证明一式两份，一份连同申报材料上报，一份单位留存）</w:t>
      </w: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AB3A30" w:rsidRDefault="00AB3A30" w:rsidP="00652FB8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/>
          <w:bCs/>
          <w:sz w:val="32"/>
          <w:szCs w:val="32"/>
        </w:rPr>
      </w:pPr>
    </w:p>
    <w:p w:rsidR="00AB3A30" w:rsidRPr="00652FB8" w:rsidRDefault="00AB3A30"/>
    <w:sectPr w:rsidR="00AB3A30" w:rsidRPr="00652FB8" w:rsidSect="0091384B">
      <w:pgSz w:w="11906" w:h="16838" w:code="9"/>
      <w:pgMar w:top="2041" w:right="1531" w:bottom="170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A30" w:rsidRDefault="00AB3A30" w:rsidP="00652FB8">
      <w:r>
        <w:separator/>
      </w:r>
    </w:p>
  </w:endnote>
  <w:endnote w:type="continuationSeparator" w:id="0">
    <w:p w:rsidR="00AB3A30" w:rsidRDefault="00AB3A30" w:rsidP="00652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A30" w:rsidRDefault="00AB3A30" w:rsidP="00652FB8">
      <w:r>
        <w:separator/>
      </w:r>
    </w:p>
  </w:footnote>
  <w:footnote w:type="continuationSeparator" w:id="0">
    <w:p w:rsidR="00AB3A30" w:rsidRDefault="00AB3A30" w:rsidP="00652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FB8"/>
    <w:rsid w:val="001D42D2"/>
    <w:rsid w:val="00615650"/>
    <w:rsid w:val="00652FB8"/>
    <w:rsid w:val="008555AE"/>
    <w:rsid w:val="0091384B"/>
    <w:rsid w:val="00AB3A30"/>
    <w:rsid w:val="00FC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FB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52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2FB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52FB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2FB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1384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35A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57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75</Words>
  <Characters>429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查榕宁</dc:creator>
  <cp:keywords/>
  <dc:description/>
  <cp:lastModifiedBy>JYT</cp:lastModifiedBy>
  <cp:revision>3</cp:revision>
  <cp:lastPrinted>2019-11-04T03:44:00Z</cp:lastPrinted>
  <dcterms:created xsi:type="dcterms:W3CDTF">2016-09-07T07:12:00Z</dcterms:created>
  <dcterms:modified xsi:type="dcterms:W3CDTF">2019-11-04T03:44:00Z</dcterms:modified>
</cp:coreProperties>
</file>